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74D1" w:rsidRDefault="003674D1">
      <w:pPr>
        <w:pStyle w:val="NormaleWeb"/>
        <w:spacing w:before="0" w:after="0"/>
        <w:jc w:val="center"/>
        <w:rPr>
          <w:b/>
          <w:bCs/>
          <w:sz w:val="20"/>
          <w:szCs w:val="20"/>
        </w:rPr>
      </w:pPr>
      <w:bookmarkStart w:id="0" w:name="_GoBack"/>
      <w:bookmarkEnd w:id="0"/>
    </w:p>
    <w:p w:rsidR="003674D1" w:rsidRDefault="003674D1">
      <w:pPr>
        <w:pStyle w:val="NormaleWeb"/>
        <w:spacing w:before="0" w:after="0"/>
        <w:jc w:val="center"/>
        <w:rPr>
          <w:b/>
          <w:bCs/>
          <w:sz w:val="20"/>
          <w:szCs w:val="20"/>
        </w:rPr>
      </w:pPr>
    </w:p>
    <w:p w:rsidR="003674D1" w:rsidRDefault="003674D1">
      <w:pPr>
        <w:pStyle w:val="NormaleWeb"/>
        <w:spacing w:before="0" w:after="0"/>
        <w:jc w:val="center"/>
        <w:rPr>
          <w:b/>
          <w:bCs/>
          <w:sz w:val="20"/>
          <w:szCs w:val="20"/>
        </w:rPr>
      </w:pPr>
    </w:p>
    <w:p w:rsidR="003674D1" w:rsidRDefault="007F012A">
      <w:pPr>
        <w:pStyle w:val="NormaleWeb"/>
        <w:spacing w:before="0" w:after="0"/>
        <w:jc w:val="center"/>
        <w:rPr>
          <w:b/>
          <w:bCs/>
        </w:rPr>
      </w:pPr>
      <w:r>
        <w:rPr>
          <w:b/>
          <w:bCs/>
        </w:rPr>
        <w:t>ISTITUTO COMPRENSIVO DI RONCADE</w:t>
      </w:r>
    </w:p>
    <w:p w:rsidR="003674D1" w:rsidRDefault="007F012A">
      <w:pPr>
        <w:pStyle w:val="NormaleWeb"/>
        <w:spacing w:before="0" w:after="0"/>
        <w:jc w:val="center"/>
        <w:rPr>
          <w:b/>
          <w:bCs/>
        </w:rPr>
      </w:pPr>
      <w:r w:rsidRPr="00166BBC">
        <w:rPr>
          <w:b/>
          <w:bCs/>
          <w:color w:val="7030A0"/>
          <w:u w:val="single"/>
        </w:rPr>
        <w:t>PRIMARIA CLASSI QUINTE</w:t>
      </w:r>
      <w:r w:rsidRPr="00166BBC">
        <w:rPr>
          <w:b/>
          <w:bCs/>
          <w:color w:val="7030A0"/>
        </w:rPr>
        <w:t xml:space="preserve"> </w:t>
      </w:r>
      <w:r>
        <w:rPr>
          <w:b/>
          <w:bCs/>
        </w:rPr>
        <w:t>- ORARI ED</w:t>
      </w:r>
      <w:r w:rsidR="00F673EE">
        <w:rPr>
          <w:b/>
          <w:bCs/>
        </w:rPr>
        <w:t xml:space="preserve">UCAZIONE </w:t>
      </w:r>
      <w:r>
        <w:rPr>
          <w:b/>
          <w:bCs/>
        </w:rPr>
        <w:t>MOTORIA a. sc. 2022 – 2023</w:t>
      </w:r>
    </w:p>
    <w:p w:rsidR="003674D1" w:rsidRDefault="003674D1">
      <w:pPr>
        <w:pStyle w:val="NormaleWeb"/>
        <w:spacing w:after="0"/>
        <w:jc w:val="center"/>
        <w:rPr>
          <w:b/>
          <w:bCs/>
          <w:color w:val="FF0000"/>
          <w:sz w:val="20"/>
          <w:szCs w:val="20"/>
          <w:u w:val="single"/>
        </w:rPr>
      </w:pPr>
    </w:p>
    <w:tbl>
      <w:tblPr>
        <w:tblW w:w="1450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0"/>
        <w:gridCol w:w="2416"/>
        <w:gridCol w:w="2434"/>
        <w:gridCol w:w="2487"/>
        <w:gridCol w:w="45"/>
        <w:gridCol w:w="2419"/>
        <w:gridCol w:w="2447"/>
      </w:tblGrid>
      <w:tr w:rsidR="003674D1"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4D1" w:rsidRDefault="003674D1">
            <w:pPr>
              <w:pStyle w:val="NormaleWeb"/>
              <w:spacing w:before="0" w:after="0"/>
              <w:jc w:val="both"/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4D1" w:rsidRDefault="007F012A">
            <w:pPr>
              <w:pStyle w:val="NormaleWeb"/>
              <w:spacing w:before="0" w:after="0"/>
              <w:jc w:val="both"/>
            </w:pPr>
            <w:r>
              <w:t>Lunedì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4D1" w:rsidRDefault="007F012A">
            <w:pPr>
              <w:pStyle w:val="NormaleWeb"/>
              <w:spacing w:before="0" w:after="0"/>
              <w:jc w:val="both"/>
            </w:pPr>
            <w:r>
              <w:t>Martedì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4D1" w:rsidRDefault="007F012A">
            <w:pPr>
              <w:pStyle w:val="NormaleWeb"/>
              <w:spacing w:before="0" w:after="0"/>
              <w:jc w:val="both"/>
            </w:pPr>
            <w:r>
              <w:t>Mercoledì</w:t>
            </w:r>
          </w:p>
        </w:tc>
        <w:tc>
          <w:tcPr>
            <w:tcW w:w="2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4D1" w:rsidRDefault="007F012A">
            <w:pPr>
              <w:pStyle w:val="NormaleWeb"/>
              <w:spacing w:before="0" w:after="0"/>
              <w:jc w:val="both"/>
            </w:pPr>
            <w:r>
              <w:t>Giovedì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4D1" w:rsidRDefault="007F012A">
            <w:pPr>
              <w:pStyle w:val="NormaleWeb"/>
              <w:spacing w:before="0" w:after="0"/>
              <w:jc w:val="both"/>
            </w:pPr>
            <w:r>
              <w:t>Venerdì</w:t>
            </w:r>
          </w:p>
        </w:tc>
      </w:tr>
      <w:tr w:rsidR="003674D1">
        <w:trPr>
          <w:trHeight w:val="2554"/>
        </w:trPr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4D1" w:rsidRDefault="007F012A">
            <w:pPr>
              <w:pStyle w:val="NormaleWeb"/>
              <w:spacing w:before="0"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MUSESTRE</w:t>
            </w:r>
          </w:p>
          <w:p w:rsidR="003674D1" w:rsidRDefault="007F012A">
            <w:pPr>
              <w:pStyle w:val="NormaleWeb"/>
              <w:spacing w:before="0" w:after="0"/>
              <w:jc w:val="both"/>
            </w:pPr>
            <w:r>
              <w:t>Tot. Ore 33</w:t>
            </w:r>
          </w:p>
          <w:p w:rsidR="003674D1" w:rsidRDefault="007F012A">
            <w:pPr>
              <w:pStyle w:val="NormaleWeb"/>
              <w:spacing w:before="0" w:after="0"/>
              <w:jc w:val="both"/>
            </w:pPr>
            <w:r>
              <w:t>(29+4 mense)</w:t>
            </w:r>
          </w:p>
          <w:p w:rsidR="003674D1" w:rsidRDefault="003674D1">
            <w:pPr>
              <w:pStyle w:val="NormaleWeb"/>
              <w:spacing w:before="0" w:after="0"/>
              <w:jc w:val="both"/>
            </w:pPr>
          </w:p>
          <w:p w:rsidR="003674D1" w:rsidRDefault="007F012A">
            <w:pPr>
              <w:pStyle w:val="NormaleWeb"/>
              <w:spacing w:before="0"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classe 5^A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4D1" w:rsidRDefault="007F012A">
            <w:pPr>
              <w:pStyle w:val="NormaleWeb"/>
              <w:spacing w:before="0" w:after="0"/>
              <w:jc w:val="both"/>
            </w:pPr>
            <w:r>
              <w:t>7 ore 8:30-15:30</w:t>
            </w:r>
          </w:p>
          <w:p w:rsidR="003674D1" w:rsidRDefault="003674D1">
            <w:pPr>
              <w:pStyle w:val="NormaleWeb"/>
              <w:spacing w:before="0" w:after="0"/>
              <w:jc w:val="both"/>
            </w:pPr>
          </w:p>
          <w:p w:rsidR="003674D1" w:rsidRDefault="007F012A" w:rsidP="008818CD">
            <w:pPr>
              <w:pStyle w:val="NormaleWeb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RIENTRO</w:t>
            </w:r>
          </w:p>
          <w:p w:rsidR="003674D1" w:rsidRDefault="007F012A" w:rsidP="008818CD">
            <w:pPr>
              <w:pStyle w:val="NormaleWeb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CURRICOLARE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4D1" w:rsidRDefault="007F012A">
            <w:pPr>
              <w:pStyle w:val="NormaleWeb"/>
              <w:spacing w:before="0" w:after="0"/>
              <w:jc w:val="both"/>
            </w:pPr>
            <w:r>
              <w:t>7 ore 8:30-15:30</w:t>
            </w:r>
          </w:p>
          <w:p w:rsidR="003674D1" w:rsidRDefault="003674D1">
            <w:pPr>
              <w:pStyle w:val="NormaleWeb"/>
              <w:spacing w:before="0" w:after="0"/>
              <w:jc w:val="both"/>
            </w:pPr>
          </w:p>
          <w:p w:rsidR="003674D1" w:rsidRDefault="007F012A" w:rsidP="008818CD">
            <w:pPr>
              <w:pStyle w:val="NormaleWeb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RIENTRO</w:t>
            </w:r>
          </w:p>
          <w:p w:rsidR="003674D1" w:rsidRDefault="007F012A" w:rsidP="008818CD">
            <w:pPr>
              <w:pStyle w:val="NormaleWeb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CURRICOLARE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4D1" w:rsidRDefault="007F012A">
            <w:pPr>
              <w:pStyle w:val="NormaleWeb"/>
              <w:spacing w:before="0" w:after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5 ore 8:30-13:30</w:t>
            </w:r>
          </w:p>
          <w:p w:rsidR="003674D1" w:rsidRDefault="003674D1">
            <w:pPr>
              <w:pStyle w:val="NormaleWeb"/>
              <w:spacing w:before="0" w:after="0"/>
              <w:jc w:val="both"/>
              <w:rPr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2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4D1" w:rsidRDefault="007F012A">
            <w:pPr>
              <w:pStyle w:val="NormaleWeb"/>
              <w:spacing w:before="0" w:after="0"/>
              <w:jc w:val="both"/>
            </w:pPr>
            <w:r>
              <w:t>7 ore 8:30-15:30</w:t>
            </w:r>
          </w:p>
          <w:p w:rsidR="003674D1" w:rsidRDefault="003674D1">
            <w:pPr>
              <w:pStyle w:val="NormaleWeb"/>
              <w:spacing w:before="0" w:after="0"/>
              <w:jc w:val="both"/>
            </w:pPr>
          </w:p>
          <w:p w:rsidR="003674D1" w:rsidRDefault="007F012A" w:rsidP="008818CD">
            <w:pPr>
              <w:pStyle w:val="NormaleWeb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RIENTRO</w:t>
            </w:r>
          </w:p>
          <w:p w:rsidR="003674D1" w:rsidRDefault="007F012A" w:rsidP="008818CD">
            <w:pPr>
              <w:pStyle w:val="NormaleWeb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CURRICOLARE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4D1" w:rsidRDefault="007F012A">
            <w:pPr>
              <w:pStyle w:val="NormaleWeb"/>
              <w:spacing w:before="0" w:after="0"/>
              <w:jc w:val="both"/>
            </w:pPr>
            <w:r>
              <w:t>7 ore 8:30-15:30</w:t>
            </w:r>
          </w:p>
          <w:p w:rsidR="003674D1" w:rsidRPr="00166BBC" w:rsidRDefault="007F012A" w:rsidP="00F673EE">
            <w:pPr>
              <w:pStyle w:val="NormaleWeb"/>
              <w:spacing w:before="0" w:after="0"/>
              <w:rPr>
                <w:b/>
                <w:bCs/>
                <w:color w:val="7030A0"/>
              </w:rPr>
            </w:pPr>
            <w:r w:rsidRPr="00166BBC">
              <w:rPr>
                <w:b/>
                <w:bCs/>
                <w:color w:val="7030A0"/>
              </w:rPr>
              <w:t>mensa dalle 12:30 alle 13:30 con sorveglianza di una docente;</w:t>
            </w:r>
          </w:p>
          <w:p w:rsidR="003674D1" w:rsidRDefault="007F012A" w:rsidP="00F673EE">
            <w:pPr>
              <w:pStyle w:val="NormaleWeb"/>
              <w:spacing w:before="0" w:after="0"/>
              <w:rPr>
                <w:b/>
                <w:bCs/>
              </w:rPr>
            </w:pPr>
            <w:r w:rsidRPr="00166BBC">
              <w:rPr>
                <w:b/>
                <w:bCs/>
                <w:color w:val="7030A0"/>
              </w:rPr>
              <w:t>motoria dalle 13:30 alle 15:30 con docente specialista</w:t>
            </w:r>
          </w:p>
        </w:tc>
      </w:tr>
      <w:tr w:rsidR="003674D1">
        <w:tc>
          <w:tcPr>
            <w:tcW w:w="145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4D1" w:rsidRDefault="007F012A">
            <w:pPr>
              <w:pStyle w:val="NormaleWeb"/>
              <w:spacing w:before="0" w:after="0"/>
              <w:jc w:val="both"/>
            </w:pPr>
            <w:r>
              <w:t>Per Musestre: il trasporto viene garantito per gli iscritti al servizio completo</w:t>
            </w:r>
            <w:r w:rsidR="00F673EE">
              <w:t xml:space="preserve"> ANNUALE</w:t>
            </w:r>
            <w:r>
              <w:t>, anche il venerdì pomeriggio, in abbinamento al trasporto dell’infanzia e quindi con uscita anticipata alle 15:15.</w:t>
            </w:r>
          </w:p>
          <w:p w:rsidR="003674D1" w:rsidRDefault="003674D1">
            <w:pPr>
              <w:pStyle w:val="NormaleWeb"/>
              <w:spacing w:before="0" w:after="0"/>
              <w:jc w:val="both"/>
            </w:pPr>
          </w:p>
        </w:tc>
      </w:tr>
      <w:tr w:rsidR="003674D1"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4D1" w:rsidRDefault="007F012A">
            <w:pPr>
              <w:pStyle w:val="NormaleWeb"/>
              <w:spacing w:before="0"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BIANCADE</w:t>
            </w:r>
          </w:p>
          <w:p w:rsidR="003674D1" w:rsidRDefault="007F012A">
            <w:pPr>
              <w:pStyle w:val="NormaleWeb"/>
              <w:spacing w:before="0" w:after="0"/>
              <w:jc w:val="both"/>
            </w:pPr>
            <w:r>
              <w:t>Tot. Ore 33</w:t>
            </w:r>
          </w:p>
          <w:p w:rsidR="003674D1" w:rsidRDefault="007F012A">
            <w:pPr>
              <w:pStyle w:val="NormaleWeb"/>
              <w:spacing w:before="0" w:after="0"/>
            </w:pPr>
            <w:r>
              <w:t>(29+ 1 o 2 ore di potenziamento + 3 mense)</w:t>
            </w:r>
          </w:p>
          <w:p w:rsidR="003674D1" w:rsidRDefault="003674D1">
            <w:pPr>
              <w:pStyle w:val="NormaleWeb"/>
              <w:spacing w:before="0" w:after="0"/>
              <w:jc w:val="both"/>
            </w:pPr>
          </w:p>
          <w:p w:rsidR="003674D1" w:rsidRDefault="007F012A">
            <w:pPr>
              <w:pStyle w:val="NormaleWeb"/>
              <w:spacing w:before="0"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classi 5^A-5^B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4D1" w:rsidRDefault="00745061">
            <w:pPr>
              <w:pStyle w:val="NormaleWeb"/>
              <w:spacing w:before="0" w:after="0"/>
              <w:jc w:val="both"/>
            </w:pPr>
            <w:r>
              <w:t xml:space="preserve"> 8 </w:t>
            </w:r>
            <w:r w:rsidR="007F012A">
              <w:t>ore 8:30-16:30</w:t>
            </w:r>
          </w:p>
          <w:p w:rsidR="003674D1" w:rsidRPr="00166BBC" w:rsidRDefault="007F012A">
            <w:pPr>
              <w:pStyle w:val="NormaleWeb"/>
              <w:spacing w:before="0" w:after="0"/>
              <w:rPr>
                <w:b/>
                <w:bCs/>
                <w:color w:val="7030A0"/>
              </w:rPr>
            </w:pPr>
            <w:r w:rsidRPr="00166BBC">
              <w:rPr>
                <w:b/>
                <w:bCs/>
                <w:color w:val="7030A0"/>
              </w:rPr>
              <w:t>classe 5^A:</w:t>
            </w:r>
          </w:p>
          <w:p w:rsidR="003674D1" w:rsidRPr="00166BBC" w:rsidRDefault="007F012A">
            <w:pPr>
              <w:pStyle w:val="NormaleWeb"/>
              <w:spacing w:before="0" w:after="0"/>
              <w:rPr>
                <w:b/>
                <w:bCs/>
                <w:color w:val="7030A0"/>
              </w:rPr>
            </w:pPr>
            <w:r w:rsidRPr="00166BBC">
              <w:rPr>
                <w:b/>
                <w:bCs/>
                <w:color w:val="7030A0"/>
              </w:rPr>
              <w:t>dalle 12:30 alle 14:30 mensa e attività motoria con sorveglianza del docente specialista;</w:t>
            </w:r>
          </w:p>
          <w:p w:rsidR="003674D1" w:rsidRPr="00166BBC" w:rsidRDefault="007F012A">
            <w:pPr>
              <w:pStyle w:val="NormaleWeb"/>
              <w:spacing w:before="0" w:after="0"/>
              <w:rPr>
                <w:b/>
                <w:bCs/>
                <w:color w:val="7030A0"/>
              </w:rPr>
            </w:pPr>
            <w:r w:rsidRPr="00166BBC">
              <w:rPr>
                <w:b/>
                <w:bCs/>
                <w:color w:val="7030A0"/>
              </w:rPr>
              <w:t>dalle 14:30 alle 16:30</w:t>
            </w:r>
          </w:p>
          <w:p w:rsidR="003674D1" w:rsidRPr="00166BBC" w:rsidRDefault="007F012A">
            <w:pPr>
              <w:pStyle w:val="NormaleWeb"/>
              <w:spacing w:before="0" w:after="0"/>
              <w:rPr>
                <w:b/>
                <w:bCs/>
                <w:color w:val="7030A0"/>
              </w:rPr>
            </w:pPr>
            <w:r w:rsidRPr="00166BBC">
              <w:rPr>
                <w:b/>
                <w:bCs/>
                <w:color w:val="7030A0"/>
              </w:rPr>
              <w:t>potenziamento di inglese.</w:t>
            </w:r>
          </w:p>
          <w:p w:rsidR="003674D1" w:rsidRPr="00166BBC" w:rsidRDefault="007F012A">
            <w:pPr>
              <w:pStyle w:val="NormaleWeb"/>
              <w:spacing w:before="0" w:after="0"/>
              <w:rPr>
                <w:b/>
                <w:bCs/>
                <w:color w:val="7030A0"/>
              </w:rPr>
            </w:pPr>
            <w:r w:rsidRPr="00166BBC">
              <w:rPr>
                <w:b/>
                <w:bCs/>
                <w:color w:val="7030A0"/>
              </w:rPr>
              <w:t>Classe 5^B:</w:t>
            </w:r>
          </w:p>
          <w:p w:rsidR="003674D1" w:rsidRPr="00166BBC" w:rsidRDefault="007F012A">
            <w:pPr>
              <w:pStyle w:val="NormaleWeb"/>
              <w:spacing w:before="0" w:after="0"/>
              <w:rPr>
                <w:b/>
                <w:bCs/>
                <w:color w:val="7030A0"/>
              </w:rPr>
            </w:pPr>
            <w:r w:rsidRPr="00166BBC">
              <w:rPr>
                <w:b/>
                <w:bCs/>
                <w:color w:val="7030A0"/>
              </w:rPr>
              <w:t>dalle 12:30 alle 14:30 mensa con sorveglianza di una docente e potenziamento di inglese;</w:t>
            </w:r>
          </w:p>
          <w:p w:rsidR="003674D1" w:rsidRPr="00166BBC" w:rsidRDefault="007F012A">
            <w:pPr>
              <w:pStyle w:val="NormaleWeb"/>
              <w:spacing w:before="0" w:after="0"/>
              <w:rPr>
                <w:b/>
                <w:bCs/>
                <w:color w:val="7030A0"/>
              </w:rPr>
            </w:pPr>
            <w:r w:rsidRPr="00166BBC">
              <w:rPr>
                <w:b/>
                <w:bCs/>
                <w:color w:val="7030A0"/>
              </w:rPr>
              <w:t>motoria dalle 14:30 alle 16:30.</w:t>
            </w:r>
          </w:p>
          <w:p w:rsidR="003674D1" w:rsidRDefault="003674D1">
            <w:pPr>
              <w:pStyle w:val="NormaleWeb"/>
              <w:spacing w:before="0" w:after="0"/>
            </w:pPr>
          </w:p>
          <w:p w:rsidR="003674D1" w:rsidRPr="00166BBC" w:rsidRDefault="007F012A">
            <w:pPr>
              <w:pStyle w:val="NormaleWeb"/>
              <w:spacing w:before="0" w:after="0"/>
              <w:rPr>
                <w:color w:val="7030A0"/>
              </w:rPr>
            </w:pPr>
            <w:r w:rsidRPr="00166BBC">
              <w:rPr>
                <w:b/>
                <w:bCs/>
                <w:color w:val="7030A0"/>
              </w:rPr>
              <w:t>Le due classi svolgeranno le attività</w:t>
            </w:r>
          </w:p>
          <w:p w:rsidR="003674D1" w:rsidRDefault="007F012A">
            <w:pPr>
              <w:pStyle w:val="NormaleWeb"/>
              <w:spacing w:before="0" w:after="0"/>
            </w:pPr>
            <w:r w:rsidRPr="00166BBC">
              <w:rPr>
                <w:b/>
                <w:bCs/>
                <w:color w:val="7030A0"/>
              </w:rPr>
              <w:t>in alternanza durante l’anno in modo da garantire il medesimo monte ore per motoria e potenziamento.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4D1" w:rsidRDefault="007F012A">
            <w:pPr>
              <w:pStyle w:val="NormaleWeb"/>
              <w:spacing w:before="0" w:after="0"/>
              <w:jc w:val="both"/>
            </w:pPr>
            <w:r>
              <w:lastRenderedPageBreak/>
              <w:t>8 ore 8:30-16:30</w:t>
            </w:r>
          </w:p>
          <w:p w:rsidR="003674D1" w:rsidRDefault="003674D1">
            <w:pPr>
              <w:pStyle w:val="NormaleWeb"/>
              <w:spacing w:before="0" w:after="0"/>
              <w:jc w:val="both"/>
            </w:pPr>
          </w:p>
          <w:p w:rsidR="003674D1" w:rsidRDefault="003674D1">
            <w:pPr>
              <w:pStyle w:val="NormaleWeb"/>
              <w:spacing w:before="0" w:after="0"/>
              <w:jc w:val="both"/>
            </w:pPr>
          </w:p>
          <w:p w:rsidR="003674D1" w:rsidRDefault="007F012A" w:rsidP="008818CD">
            <w:pPr>
              <w:pStyle w:val="NormaleWeb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RIENTRO</w:t>
            </w:r>
          </w:p>
          <w:p w:rsidR="003674D1" w:rsidRDefault="007F012A" w:rsidP="008818CD">
            <w:pPr>
              <w:pStyle w:val="NormaleWeb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CURRICOLARE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4D1" w:rsidRDefault="007F012A">
            <w:pPr>
              <w:pStyle w:val="NormaleWeb"/>
              <w:spacing w:before="0" w:after="0"/>
              <w:jc w:val="both"/>
            </w:pPr>
            <w:r>
              <w:t>5 ore 8:30-13:30</w:t>
            </w:r>
          </w:p>
          <w:p w:rsidR="003674D1" w:rsidRDefault="003674D1">
            <w:pPr>
              <w:pStyle w:val="NormaleWeb"/>
              <w:spacing w:before="0" w:after="0"/>
              <w:jc w:val="both"/>
            </w:pPr>
          </w:p>
        </w:tc>
        <w:tc>
          <w:tcPr>
            <w:tcW w:w="2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4D1" w:rsidRDefault="007F012A">
            <w:pPr>
              <w:pStyle w:val="NormaleWeb"/>
              <w:spacing w:before="0" w:after="0"/>
              <w:jc w:val="both"/>
            </w:pPr>
            <w:r>
              <w:t>8 ore 8:30-16:30</w:t>
            </w:r>
          </w:p>
          <w:p w:rsidR="003674D1" w:rsidRDefault="003674D1">
            <w:pPr>
              <w:pStyle w:val="NormaleWeb"/>
              <w:spacing w:before="0" w:after="0"/>
              <w:jc w:val="both"/>
            </w:pPr>
          </w:p>
          <w:p w:rsidR="003674D1" w:rsidRDefault="003674D1">
            <w:pPr>
              <w:pStyle w:val="NormaleWeb"/>
              <w:spacing w:before="0" w:after="0"/>
              <w:jc w:val="both"/>
            </w:pPr>
          </w:p>
          <w:p w:rsidR="003674D1" w:rsidRDefault="007F012A" w:rsidP="008818CD">
            <w:pPr>
              <w:pStyle w:val="NormaleWeb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RIENTRO</w:t>
            </w:r>
          </w:p>
          <w:p w:rsidR="003674D1" w:rsidRDefault="007F012A" w:rsidP="008818CD">
            <w:pPr>
              <w:pStyle w:val="NormaleWeb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CURRICOLARE</w:t>
            </w:r>
          </w:p>
          <w:p w:rsidR="003674D1" w:rsidRDefault="003674D1">
            <w:pPr>
              <w:pStyle w:val="NormaleWeb"/>
              <w:spacing w:before="0" w:after="0"/>
              <w:jc w:val="both"/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4D1" w:rsidRDefault="007F012A">
            <w:pPr>
              <w:pStyle w:val="NormaleWeb"/>
              <w:spacing w:before="0" w:after="0"/>
              <w:jc w:val="both"/>
            </w:pPr>
            <w:r>
              <w:t>4 ore 8:30-12:30</w:t>
            </w:r>
          </w:p>
        </w:tc>
      </w:tr>
      <w:tr w:rsidR="003674D1">
        <w:tc>
          <w:tcPr>
            <w:tcW w:w="145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4D1" w:rsidRDefault="007F012A">
            <w:pPr>
              <w:pStyle w:val="NormaleWeb"/>
              <w:spacing w:before="0" w:after="0"/>
              <w:jc w:val="both"/>
            </w:pPr>
            <w:r>
              <w:t>Per Biancade: il trasporto viene garantito per gli iscritti al servizio completo</w:t>
            </w:r>
            <w:r w:rsidR="0077091A">
              <w:t xml:space="preserve"> ANNUALE</w:t>
            </w:r>
            <w:r>
              <w:t>, anche il lunedì pomeriggio se viene raggiunto il numero minimo di iscritti (5 unità).</w:t>
            </w:r>
          </w:p>
          <w:p w:rsidR="003674D1" w:rsidRDefault="003674D1">
            <w:pPr>
              <w:pStyle w:val="NormaleWeb"/>
              <w:spacing w:before="0" w:after="0"/>
              <w:jc w:val="both"/>
            </w:pPr>
          </w:p>
        </w:tc>
      </w:tr>
      <w:tr w:rsidR="003674D1"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4D1" w:rsidRDefault="007F012A">
            <w:pPr>
              <w:pStyle w:val="NormaleWeb"/>
              <w:spacing w:before="0"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SAN CIPRIANO</w:t>
            </w:r>
          </w:p>
          <w:p w:rsidR="003674D1" w:rsidRDefault="007F012A">
            <w:pPr>
              <w:pStyle w:val="NormaleWeb"/>
              <w:spacing w:before="0" w:after="0"/>
            </w:pPr>
            <w:r>
              <w:t>Tot. Ore 3</w:t>
            </w:r>
            <w:r w:rsidR="008818CD">
              <w:t>5</w:t>
            </w:r>
          </w:p>
          <w:p w:rsidR="003674D1" w:rsidRDefault="007F012A">
            <w:pPr>
              <w:pStyle w:val="NormaleWeb"/>
              <w:spacing w:before="0" w:after="0"/>
            </w:pPr>
            <w:r>
              <w:t>(31 + 4 mense)</w:t>
            </w:r>
          </w:p>
          <w:p w:rsidR="003674D1" w:rsidRDefault="007F012A">
            <w:pPr>
              <w:pStyle w:val="NormaleWeb"/>
              <w:spacing w:before="0"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5^A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4D1" w:rsidRDefault="007F012A">
            <w:pPr>
              <w:pStyle w:val="NormaleWeb"/>
              <w:spacing w:before="0" w:after="0"/>
              <w:jc w:val="both"/>
            </w:pPr>
            <w:r>
              <w:t>8 ore 8:30-16:30</w:t>
            </w:r>
          </w:p>
          <w:p w:rsidR="003674D1" w:rsidRDefault="003674D1">
            <w:pPr>
              <w:pStyle w:val="NormaleWeb"/>
              <w:spacing w:before="0" w:after="0"/>
              <w:jc w:val="both"/>
            </w:pPr>
          </w:p>
          <w:p w:rsidR="003674D1" w:rsidRDefault="003674D1">
            <w:pPr>
              <w:pStyle w:val="NormaleWeb"/>
              <w:spacing w:before="0" w:after="0"/>
              <w:jc w:val="both"/>
            </w:pPr>
          </w:p>
          <w:p w:rsidR="003674D1" w:rsidRDefault="007F012A" w:rsidP="008818CD">
            <w:pPr>
              <w:pStyle w:val="NormaleWeb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RIENTRO</w:t>
            </w:r>
          </w:p>
          <w:p w:rsidR="003674D1" w:rsidRDefault="007F012A" w:rsidP="008818CD">
            <w:pPr>
              <w:pStyle w:val="NormaleWeb"/>
              <w:spacing w:before="0"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CURRICOLARE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4D1" w:rsidRDefault="007F012A">
            <w:pPr>
              <w:pStyle w:val="NormaleWeb"/>
              <w:spacing w:before="0" w:after="0"/>
              <w:jc w:val="both"/>
            </w:pPr>
            <w:r>
              <w:t>7 ore dalle 8:30 alle 15:30</w:t>
            </w:r>
          </w:p>
          <w:p w:rsidR="003674D1" w:rsidRPr="00166BBC" w:rsidRDefault="007F012A" w:rsidP="0077091A">
            <w:pPr>
              <w:pStyle w:val="NormaleWeb"/>
              <w:spacing w:before="0" w:after="0"/>
              <w:rPr>
                <w:b/>
                <w:bCs/>
                <w:color w:val="7030A0"/>
              </w:rPr>
            </w:pPr>
            <w:r w:rsidRPr="00166BBC">
              <w:rPr>
                <w:b/>
                <w:bCs/>
                <w:color w:val="7030A0"/>
              </w:rPr>
              <w:t>mensa dalle 12:30 alle 13:30</w:t>
            </w:r>
            <w:r w:rsidR="0077091A" w:rsidRPr="00166BBC">
              <w:rPr>
                <w:b/>
                <w:bCs/>
                <w:color w:val="7030A0"/>
              </w:rPr>
              <w:t xml:space="preserve"> </w:t>
            </w:r>
            <w:r w:rsidRPr="00166BBC">
              <w:rPr>
                <w:b/>
                <w:bCs/>
                <w:color w:val="7030A0"/>
              </w:rPr>
              <w:t>con sorveglianza di una docente;</w:t>
            </w:r>
          </w:p>
          <w:p w:rsidR="003674D1" w:rsidRPr="00166BBC" w:rsidRDefault="007F012A" w:rsidP="0077091A">
            <w:pPr>
              <w:pStyle w:val="NormaleWeb"/>
              <w:spacing w:before="0" w:after="0"/>
              <w:rPr>
                <w:b/>
                <w:bCs/>
                <w:color w:val="7030A0"/>
              </w:rPr>
            </w:pPr>
            <w:r w:rsidRPr="00166BBC">
              <w:rPr>
                <w:b/>
                <w:bCs/>
                <w:color w:val="7030A0"/>
                <w:u w:val="single"/>
              </w:rPr>
              <w:t>motoria</w:t>
            </w:r>
            <w:r w:rsidRPr="00166BBC">
              <w:rPr>
                <w:b/>
                <w:bCs/>
                <w:color w:val="7030A0"/>
              </w:rPr>
              <w:t xml:space="preserve"> dalle 13:30 alle 15:30 con docente specialista</w:t>
            </w:r>
          </w:p>
          <w:p w:rsidR="003674D1" w:rsidRDefault="003674D1">
            <w:pPr>
              <w:pStyle w:val="NormaleWeb"/>
              <w:spacing w:before="0" w:after="0"/>
            </w:pP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4D1" w:rsidRDefault="007F012A">
            <w:pPr>
              <w:pStyle w:val="NormaleWeb"/>
              <w:spacing w:before="0" w:after="0"/>
              <w:jc w:val="both"/>
            </w:pPr>
            <w:r>
              <w:t>8 ore 8:30-16:30</w:t>
            </w:r>
          </w:p>
          <w:p w:rsidR="003674D1" w:rsidRDefault="003674D1">
            <w:pPr>
              <w:pStyle w:val="NormaleWeb"/>
              <w:spacing w:before="0" w:after="0"/>
              <w:jc w:val="both"/>
            </w:pPr>
          </w:p>
          <w:p w:rsidR="003674D1" w:rsidRDefault="003674D1">
            <w:pPr>
              <w:pStyle w:val="NormaleWeb"/>
              <w:spacing w:before="0" w:after="0"/>
              <w:jc w:val="both"/>
            </w:pPr>
          </w:p>
          <w:p w:rsidR="003674D1" w:rsidRDefault="007F012A" w:rsidP="008818CD">
            <w:pPr>
              <w:pStyle w:val="NormaleWeb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RIENTRO</w:t>
            </w:r>
          </w:p>
          <w:p w:rsidR="003674D1" w:rsidRDefault="007F012A" w:rsidP="008818CD">
            <w:pPr>
              <w:pStyle w:val="NormaleWeb"/>
              <w:spacing w:before="0"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CURRICOLARE</w:t>
            </w:r>
          </w:p>
        </w:tc>
        <w:tc>
          <w:tcPr>
            <w:tcW w:w="2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4D1" w:rsidRDefault="007F012A">
            <w:pPr>
              <w:pStyle w:val="NormaleWeb"/>
              <w:spacing w:before="0" w:after="0"/>
              <w:jc w:val="both"/>
            </w:pPr>
            <w:r>
              <w:t>4 ore 8:30-12:30</w:t>
            </w:r>
          </w:p>
          <w:p w:rsidR="003674D1" w:rsidRDefault="003674D1">
            <w:pPr>
              <w:pStyle w:val="NormaleWeb"/>
              <w:spacing w:before="0" w:after="0"/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4D1" w:rsidRDefault="007F012A">
            <w:pPr>
              <w:pStyle w:val="NormaleWeb"/>
              <w:spacing w:before="0" w:after="0"/>
              <w:jc w:val="both"/>
            </w:pPr>
            <w:r>
              <w:t xml:space="preserve">8 ore 8:30-16:30     </w:t>
            </w:r>
          </w:p>
          <w:p w:rsidR="003674D1" w:rsidRDefault="003674D1">
            <w:pPr>
              <w:pStyle w:val="NormaleWeb"/>
              <w:spacing w:before="0" w:after="0"/>
              <w:jc w:val="both"/>
            </w:pPr>
          </w:p>
          <w:p w:rsidR="003674D1" w:rsidRDefault="003674D1">
            <w:pPr>
              <w:pStyle w:val="NormaleWeb"/>
              <w:spacing w:before="0" w:after="0"/>
              <w:jc w:val="both"/>
            </w:pPr>
          </w:p>
          <w:p w:rsidR="003674D1" w:rsidRDefault="007F012A" w:rsidP="008818CD">
            <w:pPr>
              <w:pStyle w:val="NormaleWeb"/>
              <w:spacing w:before="0" w:after="0"/>
              <w:jc w:val="center"/>
            </w:pPr>
            <w:r>
              <w:rPr>
                <w:b/>
                <w:bCs/>
              </w:rPr>
              <w:t>RIENTRO</w:t>
            </w:r>
          </w:p>
          <w:p w:rsidR="003674D1" w:rsidRDefault="007F012A" w:rsidP="008818CD">
            <w:pPr>
              <w:pStyle w:val="NormaleWeb"/>
              <w:spacing w:before="0" w:after="0"/>
              <w:jc w:val="center"/>
            </w:pPr>
            <w:r>
              <w:rPr>
                <w:b/>
                <w:bCs/>
                <w:color w:val="000000"/>
              </w:rPr>
              <w:t>CURRICOLARE</w:t>
            </w:r>
          </w:p>
          <w:p w:rsidR="003674D1" w:rsidRDefault="003674D1">
            <w:pPr>
              <w:pStyle w:val="NormaleWeb"/>
              <w:spacing w:before="0" w:after="0"/>
              <w:jc w:val="both"/>
              <w:rPr>
                <w:b/>
                <w:bCs/>
                <w:color w:val="FF0000"/>
              </w:rPr>
            </w:pPr>
          </w:p>
        </w:tc>
      </w:tr>
      <w:tr w:rsidR="003674D1">
        <w:tc>
          <w:tcPr>
            <w:tcW w:w="145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4D1" w:rsidRDefault="007F012A">
            <w:pPr>
              <w:pStyle w:val="NormaleWeb"/>
              <w:spacing w:before="0" w:after="0"/>
              <w:jc w:val="both"/>
            </w:pPr>
            <w:r>
              <w:t>Per San Cipriano</w:t>
            </w:r>
            <w:r w:rsidR="0077091A">
              <w:t>: Il trasporto viene garantito per gli iscritti al servizio completo ANNUALE, anche il martedì pomeriggio giacché è stato raggiunto il numero minimo di iscritti.</w:t>
            </w:r>
          </w:p>
          <w:p w:rsidR="003674D1" w:rsidRDefault="003674D1">
            <w:pPr>
              <w:pStyle w:val="NormaleWeb"/>
              <w:spacing w:before="0" w:after="0"/>
              <w:jc w:val="both"/>
            </w:pPr>
          </w:p>
        </w:tc>
      </w:tr>
      <w:tr w:rsidR="003674D1"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4D1" w:rsidRDefault="007F012A">
            <w:pPr>
              <w:pStyle w:val="NormaleWeb"/>
              <w:spacing w:before="0"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RONCADE</w:t>
            </w:r>
          </w:p>
          <w:p w:rsidR="003674D1" w:rsidRDefault="007F012A">
            <w:pPr>
              <w:pStyle w:val="NormaleWeb"/>
              <w:spacing w:before="0" w:after="0"/>
              <w:jc w:val="both"/>
            </w:pPr>
            <w:r>
              <w:t>Tot.  Ore 33</w:t>
            </w:r>
          </w:p>
          <w:p w:rsidR="003674D1" w:rsidRDefault="007F012A">
            <w:pPr>
              <w:pStyle w:val="NormaleWeb"/>
              <w:spacing w:before="0" w:after="0"/>
              <w:jc w:val="both"/>
            </w:pPr>
            <w:r>
              <w:t xml:space="preserve">(29+ </w:t>
            </w:r>
            <w:r w:rsidR="0077091A">
              <w:t xml:space="preserve">1 </w:t>
            </w:r>
            <w:r>
              <w:t>or</w:t>
            </w:r>
            <w:r w:rsidR="0077091A">
              <w:t>a</w:t>
            </w:r>
            <w:r>
              <w:t xml:space="preserve"> di potenziamento + 3 mense)</w:t>
            </w:r>
          </w:p>
          <w:p w:rsidR="003674D1" w:rsidRDefault="003674D1">
            <w:pPr>
              <w:pStyle w:val="NormaleWeb"/>
              <w:spacing w:before="0" w:after="0"/>
              <w:jc w:val="both"/>
              <w:rPr>
                <w:b/>
                <w:bCs/>
              </w:rPr>
            </w:pPr>
          </w:p>
          <w:p w:rsidR="003674D1" w:rsidRDefault="007F012A">
            <w:pPr>
              <w:pStyle w:val="NormaleWeb"/>
              <w:spacing w:before="0"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5^B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4D1" w:rsidRDefault="007F012A">
            <w:pPr>
              <w:pStyle w:val="NormaleWeb"/>
              <w:spacing w:before="0" w:after="0"/>
            </w:pPr>
            <w:r>
              <w:t>8 ore 8:30</w:t>
            </w:r>
            <w:r w:rsidR="00F673EE">
              <w:t xml:space="preserve"> - </w:t>
            </w:r>
            <w:r>
              <w:t>1</w:t>
            </w:r>
            <w:r w:rsidR="00F673EE">
              <w:t>6</w:t>
            </w:r>
            <w:r>
              <w:t>:3</w:t>
            </w:r>
            <w:r w:rsidR="00F673EE">
              <w:t>0</w:t>
            </w:r>
          </w:p>
          <w:p w:rsidR="003674D1" w:rsidRDefault="003674D1">
            <w:pPr>
              <w:pStyle w:val="NormaleWeb"/>
              <w:spacing w:before="0" w:after="0"/>
            </w:pPr>
          </w:p>
          <w:p w:rsidR="003674D1" w:rsidRDefault="003674D1">
            <w:pPr>
              <w:pStyle w:val="NormaleWeb"/>
              <w:spacing w:before="0" w:after="0"/>
            </w:pPr>
          </w:p>
          <w:p w:rsidR="003674D1" w:rsidRDefault="007F012A" w:rsidP="008818CD">
            <w:pPr>
              <w:pStyle w:val="NormaleWeb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RIENTRO CURRICOLARE</w:t>
            </w:r>
          </w:p>
          <w:p w:rsidR="003674D1" w:rsidRDefault="003674D1">
            <w:pPr>
              <w:pStyle w:val="NormaleWeb"/>
              <w:spacing w:before="0" w:after="0"/>
              <w:rPr>
                <w:b/>
                <w:bCs/>
                <w:color w:val="FF0000"/>
              </w:rPr>
            </w:pP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4D1" w:rsidRDefault="007F012A">
            <w:pPr>
              <w:pStyle w:val="NormaleWeb"/>
              <w:spacing w:before="0" w:after="0"/>
              <w:jc w:val="both"/>
            </w:pPr>
            <w:r>
              <w:t>8 ore 8:30-16:30</w:t>
            </w:r>
          </w:p>
          <w:p w:rsidR="003674D1" w:rsidRDefault="003674D1">
            <w:pPr>
              <w:pStyle w:val="NormaleWeb"/>
              <w:spacing w:before="0" w:after="0"/>
              <w:jc w:val="both"/>
              <w:rPr>
                <w:b/>
                <w:bCs/>
                <w:color w:val="FF0000"/>
              </w:rPr>
            </w:pPr>
          </w:p>
          <w:p w:rsidR="003674D1" w:rsidRDefault="003674D1">
            <w:pPr>
              <w:pStyle w:val="NormaleWeb"/>
              <w:spacing w:before="0" w:after="0"/>
              <w:jc w:val="both"/>
              <w:rPr>
                <w:b/>
                <w:bCs/>
                <w:color w:val="FF0000"/>
              </w:rPr>
            </w:pPr>
          </w:p>
          <w:p w:rsidR="003674D1" w:rsidRDefault="007F012A" w:rsidP="008818CD">
            <w:pPr>
              <w:pStyle w:val="NormaleWeb"/>
              <w:spacing w:before="0"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RIENTRO</w:t>
            </w:r>
          </w:p>
          <w:p w:rsidR="003674D1" w:rsidRDefault="007F012A" w:rsidP="008818CD">
            <w:pPr>
              <w:pStyle w:val="NormaleWeb"/>
              <w:spacing w:before="0"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CURRICOLARE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4D1" w:rsidRDefault="007F012A">
            <w:pPr>
              <w:pStyle w:val="NormaleWeb"/>
              <w:spacing w:before="0" w:after="0"/>
              <w:jc w:val="both"/>
            </w:pPr>
            <w:r>
              <w:t>5 ore 8:30-13:30</w:t>
            </w:r>
          </w:p>
        </w:tc>
        <w:tc>
          <w:tcPr>
            <w:tcW w:w="2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4D1" w:rsidRDefault="007F012A">
            <w:pPr>
              <w:pStyle w:val="NormaleWeb"/>
              <w:spacing w:before="0" w:after="0"/>
              <w:jc w:val="both"/>
            </w:pPr>
            <w:r>
              <w:t xml:space="preserve">8 ore 8:30-16:30      </w:t>
            </w:r>
            <w:r>
              <w:rPr>
                <w:b/>
                <w:bCs/>
                <w:color w:val="FF0000"/>
              </w:rPr>
              <w:t xml:space="preserve"> </w:t>
            </w:r>
          </w:p>
          <w:p w:rsidR="00F673EE" w:rsidRPr="00166BBC" w:rsidRDefault="007F012A">
            <w:pPr>
              <w:pStyle w:val="NormaleWeb"/>
              <w:spacing w:before="0" w:after="0"/>
              <w:rPr>
                <w:b/>
                <w:bCs/>
                <w:color w:val="7030A0"/>
              </w:rPr>
            </w:pPr>
            <w:r w:rsidRPr="00166BBC">
              <w:rPr>
                <w:rFonts w:eastAsia="Calibri"/>
                <w:b/>
                <w:bCs/>
                <w:color w:val="7030A0"/>
                <w:lang w:eastAsia="en-US"/>
              </w:rPr>
              <w:t xml:space="preserve">mensa dalle 12:30 alle 13:30   </w:t>
            </w:r>
            <w:r w:rsidRPr="00166BBC">
              <w:rPr>
                <w:b/>
                <w:bCs/>
                <w:color w:val="7030A0"/>
              </w:rPr>
              <w:t>con sorveglianza di una docente</w:t>
            </w:r>
            <w:r w:rsidR="00F673EE" w:rsidRPr="00166BBC">
              <w:rPr>
                <w:b/>
                <w:bCs/>
                <w:color w:val="7030A0"/>
              </w:rPr>
              <w:t>;</w:t>
            </w:r>
          </w:p>
          <w:p w:rsidR="003674D1" w:rsidRPr="00166BBC" w:rsidRDefault="007F012A">
            <w:pPr>
              <w:pStyle w:val="NormaleWeb"/>
              <w:spacing w:before="0" w:after="0"/>
              <w:rPr>
                <w:rFonts w:eastAsia="Calibri"/>
                <w:b/>
                <w:bCs/>
                <w:color w:val="7030A0"/>
                <w:lang w:eastAsia="en-US"/>
              </w:rPr>
            </w:pPr>
            <w:r w:rsidRPr="00166BBC">
              <w:rPr>
                <w:b/>
                <w:bCs/>
                <w:color w:val="7030A0"/>
              </w:rPr>
              <w:t>dalle 13:30 alle 14:30 potenziamento di 1 ora di inglese;</w:t>
            </w:r>
          </w:p>
          <w:p w:rsidR="003674D1" w:rsidRDefault="007F012A">
            <w:pPr>
              <w:pStyle w:val="NormaleWeb"/>
              <w:spacing w:before="0" w:after="0"/>
              <w:jc w:val="both"/>
              <w:rPr>
                <w:rFonts w:eastAsia="Calibri"/>
                <w:b/>
                <w:bCs/>
                <w:color w:val="FF0000"/>
                <w:lang w:eastAsia="en-US"/>
              </w:rPr>
            </w:pPr>
            <w:r w:rsidRPr="00166BBC">
              <w:rPr>
                <w:rFonts w:eastAsia="Calibri"/>
                <w:b/>
                <w:bCs/>
                <w:color w:val="7030A0"/>
                <w:lang w:eastAsia="en-US"/>
              </w:rPr>
              <w:t>motoria dalle 14:30 alle 16:30</w:t>
            </w:r>
            <w:r w:rsidR="00F673EE" w:rsidRPr="00166BBC">
              <w:rPr>
                <w:rFonts w:eastAsia="Calibri"/>
                <w:b/>
                <w:bCs/>
                <w:color w:val="7030A0"/>
                <w:lang w:eastAsia="en-US"/>
              </w:rPr>
              <w:t xml:space="preserve"> con docente specialista</w:t>
            </w:r>
            <w:r w:rsidRPr="00166BBC">
              <w:rPr>
                <w:rFonts w:eastAsia="Calibri"/>
                <w:b/>
                <w:bCs/>
                <w:color w:val="7030A0"/>
                <w:lang w:eastAsia="en-US"/>
              </w:rPr>
              <w:t>.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4D1" w:rsidRDefault="007F012A">
            <w:pPr>
              <w:pStyle w:val="NormaleWeb"/>
              <w:spacing w:before="0" w:after="0"/>
            </w:pPr>
            <w:r>
              <w:t>4 ore 8:30-12:30</w:t>
            </w:r>
          </w:p>
        </w:tc>
      </w:tr>
      <w:tr w:rsidR="003674D1">
        <w:tc>
          <w:tcPr>
            <w:tcW w:w="145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4D1" w:rsidRDefault="007F012A">
            <w:pPr>
              <w:pStyle w:val="NormaleWeb"/>
              <w:spacing w:before="0" w:after="0"/>
            </w:pPr>
            <w:r>
              <w:t>Per Roncade: il trasporto viene garantito per gli iscritti al servizio completo</w:t>
            </w:r>
            <w:r w:rsidR="00F673EE">
              <w:t xml:space="preserve"> ANNUALE</w:t>
            </w:r>
            <w:r>
              <w:t>, in abbinamento all’uscita degli alunni del tempo pieno.</w:t>
            </w:r>
          </w:p>
          <w:p w:rsidR="003674D1" w:rsidRDefault="003674D1">
            <w:pPr>
              <w:pStyle w:val="NormaleWeb"/>
              <w:spacing w:before="0" w:after="0"/>
            </w:pPr>
          </w:p>
        </w:tc>
      </w:tr>
      <w:tr w:rsidR="003674D1"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4D1" w:rsidRDefault="007F012A">
            <w:pPr>
              <w:pStyle w:val="NormaleWeb"/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MONASTIER</w:t>
            </w:r>
          </w:p>
          <w:p w:rsidR="003674D1" w:rsidRDefault="007F012A">
            <w:pPr>
              <w:pStyle w:val="NormaleWeb"/>
              <w:spacing w:before="0" w:after="0"/>
            </w:pPr>
            <w:r>
              <w:t>Tot. Ore 32 (29 + 3 mense)</w:t>
            </w:r>
          </w:p>
          <w:p w:rsidR="003674D1" w:rsidRDefault="003674D1">
            <w:pPr>
              <w:pStyle w:val="NormaleWeb"/>
              <w:spacing w:before="0" w:after="0"/>
              <w:rPr>
                <w:b/>
                <w:bCs/>
              </w:rPr>
            </w:pPr>
          </w:p>
          <w:p w:rsidR="003674D1" w:rsidRDefault="007F012A">
            <w:pPr>
              <w:pStyle w:val="NormaleWeb"/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>5^B</w:t>
            </w:r>
          </w:p>
          <w:p w:rsidR="003674D1" w:rsidRDefault="003674D1">
            <w:pPr>
              <w:pStyle w:val="NormaleWeb"/>
              <w:spacing w:before="0" w:after="0"/>
            </w:pPr>
          </w:p>
        </w:tc>
        <w:tc>
          <w:tcPr>
            <w:tcW w:w="24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4D1" w:rsidRDefault="007F012A">
            <w:pPr>
              <w:pStyle w:val="NormaleWeb"/>
              <w:spacing w:before="0" w:after="0"/>
              <w:jc w:val="both"/>
            </w:pPr>
            <w:r>
              <w:t>4 ore 8:30-12:00</w:t>
            </w:r>
          </w:p>
          <w:p w:rsidR="003674D1" w:rsidRDefault="003674D1">
            <w:pPr>
              <w:pStyle w:val="NormaleWeb"/>
              <w:spacing w:before="0" w:after="0"/>
              <w:rPr>
                <w:b/>
                <w:bCs/>
                <w:color w:val="000000"/>
              </w:rPr>
            </w:pPr>
          </w:p>
        </w:tc>
        <w:tc>
          <w:tcPr>
            <w:tcW w:w="24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4D1" w:rsidRDefault="007F012A">
            <w:pPr>
              <w:pStyle w:val="NormaleWeb"/>
              <w:spacing w:before="0" w:after="0"/>
              <w:jc w:val="both"/>
            </w:pPr>
            <w:r>
              <w:t>8 ore 8:00-16:00</w:t>
            </w:r>
          </w:p>
          <w:p w:rsidR="003674D1" w:rsidRDefault="003674D1">
            <w:pPr>
              <w:pStyle w:val="NormaleWeb"/>
              <w:spacing w:before="0" w:after="0"/>
              <w:jc w:val="both"/>
            </w:pPr>
          </w:p>
          <w:p w:rsidR="003674D1" w:rsidRDefault="003674D1">
            <w:pPr>
              <w:pStyle w:val="NormaleWeb"/>
              <w:spacing w:before="0" w:after="0"/>
              <w:jc w:val="both"/>
            </w:pPr>
          </w:p>
          <w:p w:rsidR="003674D1" w:rsidRDefault="007F012A" w:rsidP="008818CD">
            <w:pPr>
              <w:pStyle w:val="NormaleWeb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RIENTRO</w:t>
            </w:r>
          </w:p>
          <w:p w:rsidR="003674D1" w:rsidRDefault="007F012A" w:rsidP="008818CD">
            <w:pPr>
              <w:pStyle w:val="NormaleWeb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CURRICOLARE</w:t>
            </w:r>
          </w:p>
          <w:p w:rsidR="003674D1" w:rsidRDefault="003674D1">
            <w:pPr>
              <w:pStyle w:val="NormaleWeb"/>
              <w:spacing w:before="0" w:after="0"/>
              <w:jc w:val="both"/>
              <w:rPr>
                <w:b/>
                <w:bCs/>
                <w:color w:val="FF0000"/>
              </w:rPr>
            </w:pPr>
          </w:p>
        </w:tc>
        <w:tc>
          <w:tcPr>
            <w:tcW w:w="253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4D1" w:rsidRDefault="007F012A">
            <w:pPr>
              <w:pStyle w:val="NormaleWeb"/>
              <w:spacing w:before="0" w:after="0"/>
              <w:jc w:val="both"/>
            </w:pPr>
            <w:r>
              <w:t>8 ore 8:00-16:00</w:t>
            </w:r>
          </w:p>
          <w:p w:rsidR="003674D1" w:rsidRPr="00166BBC" w:rsidRDefault="007F012A">
            <w:pPr>
              <w:pStyle w:val="NormaleWeb"/>
              <w:spacing w:before="0" w:after="0"/>
              <w:jc w:val="both"/>
              <w:rPr>
                <w:b/>
                <w:bCs/>
                <w:color w:val="7030A0"/>
              </w:rPr>
            </w:pPr>
            <w:r w:rsidRPr="00166BBC">
              <w:rPr>
                <w:b/>
                <w:bCs/>
                <w:color w:val="7030A0"/>
              </w:rPr>
              <w:t>mensa dalle 12:00 alle 13:00;</w:t>
            </w:r>
          </w:p>
          <w:p w:rsidR="003674D1" w:rsidRPr="00166BBC" w:rsidRDefault="007F012A">
            <w:pPr>
              <w:pStyle w:val="NormaleWeb"/>
              <w:spacing w:before="0" w:after="0"/>
              <w:jc w:val="both"/>
              <w:rPr>
                <w:b/>
                <w:bCs/>
                <w:color w:val="7030A0"/>
              </w:rPr>
            </w:pPr>
            <w:r w:rsidRPr="00166BBC">
              <w:rPr>
                <w:b/>
                <w:bCs/>
                <w:color w:val="7030A0"/>
              </w:rPr>
              <w:t>dalle 13:00 alle 14:00 un’ora curricolare;</w:t>
            </w:r>
          </w:p>
          <w:p w:rsidR="003674D1" w:rsidRDefault="007F012A">
            <w:pPr>
              <w:pStyle w:val="NormaleWeb"/>
              <w:spacing w:before="0" w:after="0"/>
              <w:rPr>
                <w:b/>
                <w:bCs/>
              </w:rPr>
            </w:pPr>
            <w:r w:rsidRPr="00166BBC">
              <w:rPr>
                <w:b/>
                <w:bCs/>
                <w:color w:val="7030A0"/>
              </w:rPr>
              <w:t>dalle 14:00 alle 16:00 motoria con docente specialista.</w:t>
            </w:r>
          </w:p>
        </w:tc>
        <w:tc>
          <w:tcPr>
            <w:tcW w:w="2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4D1" w:rsidRDefault="007F012A">
            <w:pPr>
              <w:pStyle w:val="NormaleWeb"/>
              <w:spacing w:before="0" w:after="0"/>
              <w:jc w:val="both"/>
            </w:pPr>
            <w:r>
              <w:t xml:space="preserve">8 ore 8:30-16:30   </w:t>
            </w:r>
          </w:p>
          <w:p w:rsidR="003674D1" w:rsidRDefault="003674D1">
            <w:pPr>
              <w:pStyle w:val="NormaleWeb"/>
              <w:spacing w:before="0" w:after="0"/>
              <w:jc w:val="both"/>
            </w:pPr>
          </w:p>
          <w:p w:rsidR="003674D1" w:rsidRDefault="003674D1">
            <w:pPr>
              <w:pStyle w:val="NormaleWeb"/>
              <w:spacing w:before="0" w:after="0"/>
              <w:jc w:val="both"/>
            </w:pPr>
          </w:p>
          <w:p w:rsidR="003674D1" w:rsidRDefault="007F012A" w:rsidP="008818CD">
            <w:pPr>
              <w:pStyle w:val="NormaleWeb"/>
              <w:spacing w:before="0" w:after="0"/>
              <w:jc w:val="center"/>
            </w:pPr>
            <w:r>
              <w:rPr>
                <w:b/>
                <w:bCs/>
              </w:rPr>
              <w:t>RIENTRO</w:t>
            </w:r>
          </w:p>
          <w:p w:rsidR="003674D1" w:rsidRDefault="007F012A" w:rsidP="008818CD">
            <w:pPr>
              <w:pStyle w:val="NormaleWeb"/>
              <w:spacing w:before="0" w:after="0"/>
              <w:jc w:val="center"/>
            </w:pPr>
            <w:r>
              <w:rPr>
                <w:b/>
                <w:bCs/>
                <w:color w:val="000000"/>
              </w:rPr>
              <w:t>CURRICOLARE</w:t>
            </w:r>
          </w:p>
          <w:p w:rsidR="003674D1" w:rsidRDefault="003674D1">
            <w:pPr>
              <w:pStyle w:val="NormaleWeb"/>
              <w:spacing w:before="0" w:after="0"/>
              <w:jc w:val="both"/>
              <w:rPr>
                <w:rFonts w:eastAsia="Calibri"/>
                <w:b/>
                <w:bCs/>
                <w:color w:val="FF0000"/>
                <w:lang w:eastAsia="en-US"/>
              </w:rPr>
            </w:pPr>
          </w:p>
        </w:tc>
        <w:tc>
          <w:tcPr>
            <w:tcW w:w="2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4D1" w:rsidRDefault="007F012A">
            <w:pPr>
              <w:pStyle w:val="NormaleWeb"/>
              <w:spacing w:before="0" w:after="0"/>
            </w:pPr>
            <w:r>
              <w:t>4 ore 8:30-12:30</w:t>
            </w:r>
          </w:p>
        </w:tc>
      </w:tr>
      <w:tr w:rsidR="003674D1">
        <w:tc>
          <w:tcPr>
            <w:tcW w:w="1450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4D1" w:rsidRDefault="007F012A">
            <w:pPr>
              <w:pStyle w:val="NormaleWeb"/>
              <w:spacing w:before="0" w:after="0"/>
            </w:pPr>
            <w:r>
              <w:t>Per Monastier: il trasporto viene garantito per gli iscritti al servizio completo</w:t>
            </w:r>
            <w:r w:rsidR="00F673EE">
              <w:t xml:space="preserve"> ANNUALE</w:t>
            </w:r>
            <w:r>
              <w:t>, in abbinamento all’uscita degli alunni del tempo pieno.</w:t>
            </w:r>
          </w:p>
          <w:p w:rsidR="003674D1" w:rsidRDefault="003674D1">
            <w:pPr>
              <w:pStyle w:val="NormaleWeb"/>
              <w:spacing w:before="0" w:after="0"/>
            </w:pPr>
          </w:p>
        </w:tc>
      </w:tr>
    </w:tbl>
    <w:p w:rsidR="003674D1" w:rsidRDefault="003674D1">
      <w:pPr>
        <w:pStyle w:val="NormaleWeb"/>
        <w:spacing w:before="0" w:after="0"/>
        <w:rPr>
          <w:b/>
          <w:bCs/>
          <w:color w:val="FF0000"/>
        </w:rPr>
      </w:pPr>
    </w:p>
    <w:p w:rsidR="003674D1" w:rsidRDefault="003674D1">
      <w:pPr>
        <w:pStyle w:val="NormaleWeb"/>
        <w:spacing w:before="0" w:after="0"/>
        <w:rPr>
          <w:b/>
          <w:bCs/>
          <w:color w:val="FF0000"/>
        </w:rPr>
      </w:pPr>
    </w:p>
    <w:sectPr w:rsidR="003674D1">
      <w:pgSz w:w="16838" w:h="11906" w:orient="landscape"/>
      <w:pgMar w:top="709" w:right="1134" w:bottom="426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18CD" w:rsidRDefault="008818CD">
      <w:r>
        <w:separator/>
      </w:r>
    </w:p>
  </w:endnote>
  <w:endnote w:type="continuationSeparator" w:id="0">
    <w:p w:rsidR="008818CD" w:rsidRDefault="00881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18CD" w:rsidRDefault="008818CD">
      <w:r>
        <w:rPr>
          <w:color w:val="000000"/>
        </w:rPr>
        <w:separator/>
      </w:r>
    </w:p>
  </w:footnote>
  <w:footnote w:type="continuationSeparator" w:id="0">
    <w:p w:rsidR="008818CD" w:rsidRDefault="008818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D2DAA"/>
    <w:multiLevelType w:val="multilevel"/>
    <w:tmpl w:val="1612F53A"/>
    <w:styleLink w:val="WWNum4"/>
    <w:lvl w:ilvl="0">
      <w:start w:val="4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1AEE64D8"/>
    <w:multiLevelType w:val="multilevel"/>
    <w:tmpl w:val="19AEB1CC"/>
    <w:styleLink w:val="WWNum5"/>
    <w:lvl w:ilvl="0">
      <w:numFmt w:val="bullet"/>
      <w:lvlText w:val=""/>
      <w:lvlJc w:val="left"/>
      <w:pPr>
        <w:ind w:left="1080" w:hanging="360"/>
      </w:pPr>
      <w:rPr>
        <w:rFonts w:eastAsia="Times New Roman" w:cs="Times New Roman"/>
      </w:rPr>
    </w:lvl>
    <w:lvl w:ilvl="1">
      <w:numFmt w:val="bullet"/>
      <w:lvlText w:val="o"/>
      <w:lvlJc w:val="left"/>
      <w:pPr>
        <w:ind w:left="1800" w:hanging="360"/>
      </w:pPr>
      <w:rPr>
        <w:rFonts w:cs="Courier New"/>
      </w:rPr>
    </w:lvl>
    <w:lvl w:ilvl="2">
      <w:numFmt w:val="bullet"/>
      <w:lvlText w:val=""/>
      <w:lvlJc w:val="left"/>
      <w:pPr>
        <w:ind w:left="2520" w:hanging="360"/>
      </w:pPr>
    </w:lvl>
    <w:lvl w:ilvl="3">
      <w:numFmt w:val="bullet"/>
      <w:lvlText w:val=""/>
      <w:lvlJc w:val="left"/>
      <w:pPr>
        <w:ind w:left="3240" w:hanging="360"/>
      </w:pPr>
    </w:lvl>
    <w:lvl w:ilvl="4">
      <w:numFmt w:val="bullet"/>
      <w:lvlText w:val="o"/>
      <w:lvlJc w:val="left"/>
      <w:pPr>
        <w:ind w:left="3960" w:hanging="360"/>
      </w:pPr>
      <w:rPr>
        <w:rFonts w:cs="Courier New"/>
      </w:rPr>
    </w:lvl>
    <w:lvl w:ilvl="5">
      <w:numFmt w:val="bullet"/>
      <w:lvlText w:val=""/>
      <w:lvlJc w:val="left"/>
      <w:pPr>
        <w:ind w:left="4680" w:hanging="360"/>
      </w:pPr>
    </w:lvl>
    <w:lvl w:ilvl="6">
      <w:numFmt w:val="bullet"/>
      <w:lvlText w:val=""/>
      <w:lvlJc w:val="left"/>
      <w:pPr>
        <w:ind w:left="5400" w:hanging="360"/>
      </w:pPr>
    </w:lvl>
    <w:lvl w:ilvl="7">
      <w:numFmt w:val="bullet"/>
      <w:lvlText w:val="o"/>
      <w:lvlJc w:val="left"/>
      <w:pPr>
        <w:ind w:left="6120" w:hanging="360"/>
      </w:pPr>
      <w:rPr>
        <w:rFonts w:cs="Courier New"/>
      </w:rPr>
    </w:lvl>
    <w:lvl w:ilvl="8">
      <w:numFmt w:val="bullet"/>
      <w:lvlText w:val=""/>
      <w:lvlJc w:val="left"/>
      <w:pPr>
        <w:ind w:left="6840" w:hanging="360"/>
      </w:pPr>
    </w:lvl>
  </w:abstractNum>
  <w:abstractNum w:abstractNumId="2" w15:restartNumberingAfterBreak="0">
    <w:nsid w:val="43351655"/>
    <w:multiLevelType w:val="multilevel"/>
    <w:tmpl w:val="D3BEA5D0"/>
    <w:styleLink w:val="WWNum6"/>
    <w:lvl w:ilvl="0">
      <w:start w:val="8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4893642C"/>
    <w:multiLevelType w:val="multilevel"/>
    <w:tmpl w:val="4D20206A"/>
    <w:styleLink w:val="WWNum2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4" w15:restartNumberingAfterBreak="0">
    <w:nsid w:val="58DC341A"/>
    <w:multiLevelType w:val="multilevel"/>
    <w:tmpl w:val="120EFCD2"/>
    <w:styleLink w:val="WWNum7"/>
    <w:lvl w:ilvl="0">
      <w:start w:val="8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615C4EE3"/>
    <w:multiLevelType w:val="multilevel"/>
    <w:tmpl w:val="2514D71C"/>
    <w:styleLink w:val="WWNum3"/>
    <w:lvl w:ilvl="0">
      <w:numFmt w:val="bullet"/>
      <w:lvlText w:val=""/>
      <w:lvlJc w:val="left"/>
      <w:pPr>
        <w:ind w:left="720" w:hanging="360"/>
      </w:pPr>
      <w:rPr>
        <w:rFonts w:eastAsia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6" w15:restartNumberingAfterBreak="0">
    <w:nsid w:val="7E670417"/>
    <w:multiLevelType w:val="multilevel"/>
    <w:tmpl w:val="1F66E40E"/>
    <w:styleLink w:val="WWNum1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8CD"/>
    <w:rsid w:val="00166BBC"/>
    <w:rsid w:val="00205EFC"/>
    <w:rsid w:val="003674D1"/>
    <w:rsid w:val="00745061"/>
    <w:rsid w:val="0077091A"/>
    <w:rsid w:val="007F012A"/>
    <w:rsid w:val="00805045"/>
    <w:rsid w:val="008818CD"/>
    <w:rsid w:val="00F6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27C561-1119-4B21-8A87-88B9FECB4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ahoma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  <w:autoSpaceDN w:val="0"/>
      <w:textAlignment w:val="baseline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suppressAutoHyphens/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lenco">
    <w:name w:val="List"/>
    <w:basedOn w:val="Textbody"/>
    <w:rPr>
      <w:rFonts w:cs="Lucida Sans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styleId="NormaleWeb">
    <w:name w:val="Normal (Web)"/>
    <w:basedOn w:val="Standard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">
    <w:name w:val="Title"/>
    <w:basedOn w:val="Standard"/>
    <w:uiPriority w:val="10"/>
    <w:qFormat/>
    <w:pPr>
      <w:widowControl w:val="0"/>
      <w:spacing w:before="89" w:after="0" w:line="322" w:lineRule="exact"/>
      <w:ind w:left="1466" w:right="1468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Sottotitolo">
    <w:name w:val="Subtitle"/>
    <w:basedOn w:val="Heading"/>
    <w:next w:val="Textbody"/>
    <w:uiPriority w:val="11"/>
    <w:qFormat/>
    <w:pPr>
      <w:jc w:val="center"/>
    </w:pPr>
    <w:rPr>
      <w:i/>
      <w:iCs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CorpotestoCarattere">
    <w:name w:val="Corpo testo Carattere"/>
    <w:rPr>
      <w:rFonts w:ascii="Times New Roman" w:eastAsia="Times New Roman" w:hAnsi="Times New Roman" w:cs="Times New Roman"/>
      <w:sz w:val="24"/>
      <w:szCs w:val="24"/>
    </w:rPr>
  </w:style>
  <w:style w:type="character" w:customStyle="1" w:styleId="TitoloCarattere">
    <w:name w:val="Titolo Caratter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eastAsia="Times New Roman" w:cs="Times New Roman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eastAsia="Times New Roman" w:cs="Times New Roman"/>
    </w:rPr>
  </w:style>
  <w:style w:type="character" w:customStyle="1" w:styleId="ListLabel12">
    <w:name w:val="ListLabel 12"/>
    <w:rPr>
      <w:rFonts w:cs="Courier New"/>
    </w:rPr>
  </w:style>
  <w:style w:type="character" w:customStyle="1" w:styleId="ListLabel13">
    <w:name w:val="ListLabel 13"/>
    <w:rPr>
      <w:rFonts w:cs="Courier New"/>
    </w:rPr>
  </w:style>
  <w:style w:type="character" w:customStyle="1" w:styleId="ListLabel14">
    <w:name w:val="ListLabel 14"/>
    <w:rPr>
      <w:rFonts w:cs="Courier New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  <w:style w:type="numbering" w:customStyle="1" w:styleId="WWNum4">
    <w:name w:val="WWNum4"/>
    <w:basedOn w:val="Nessunelenco"/>
    <w:pPr>
      <w:numPr>
        <w:numId w:val="4"/>
      </w:numPr>
    </w:pPr>
  </w:style>
  <w:style w:type="numbering" w:customStyle="1" w:styleId="WWNum5">
    <w:name w:val="WWNum5"/>
    <w:basedOn w:val="Nessunelenco"/>
    <w:pPr>
      <w:numPr>
        <w:numId w:val="5"/>
      </w:numPr>
    </w:pPr>
  </w:style>
  <w:style w:type="numbering" w:customStyle="1" w:styleId="WWNum6">
    <w:name w:val="WWNum6"/>
    <w:basedOn w:val="Nessunelenco"/>
    <w:pPr>
      <w:numPr>
        <w:numId w:val="6"/>
      </w:numPr>
    </w:pPr>
  </w:style>
  <w:style w:type="numbering" w:customStyle="1" w:styleId="WWNum7">
    <w:name w:val="WWNum7"/>
    <w:basedOn w:val="Nessunelenco"/>
    <w:pPr>
      <w:numPr>
        <w:numId w:val="7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4506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7450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AVVIO%20ANNO%202022_2023\EDUCAZIONE%20MOTORIA%20CLASSI%20QUINTE\IC%20RONCADE_ORARIO%20MOTORIA%2027%20ORE%20CLASSI%20QUINTE%202022_2023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IC RONCADE_ORARIO MOTORIA 27 ORE CLASSI QUINTE 2022_2023</Template>
  <TotalTime>0</TotalTime>
  <Pages>3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Istituto Comprensivo Roncade</Company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dirigente</dc:creator>
  <cp:keywords/>
  <cp:lastModifiedBy>Alessandra Lugato</cp:lastModifiedBy>
  <cp:revision>2</cp:revision>
  <cp:lastPrinted>2022-08-30T12:23:00Z</cp:lastPrinted>
  <dcterms:created xsi:type="dcterms:W3CDTF">2022-08-30T12:45:00Z</dcterms:created>
  <dcterms:modified xsi:type="dcterms:W3CDTF">2022-08-30T12:45:00Z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HP</vt:lpwstr>
  </property>
  <property fmtid="{D5CDD505-2E9C-101B-9397-08002B2CF9AE}" pid="4" name="DocSecurity">
    <vt:r8>4</vt:r8>
  </property>
</Properties>
</file>